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8F" w:rsidRPr="007A0DF4" w:rsidRDefault="0069298F" w:rsidP="007A0D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0DF4"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 w:rsidR="0069298F" w:rsidRPr="00AA7DB0" w:rsidRDefault="0069298F" w:rsidP="00AA7DB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0DF4">
        <w:rPr>
          <w:rFonts w:ascii="Times New Roman" w:hAnsi="Times New Roman" w:cs="Times New Roman"/>
          <w:b/>
          <w:sz w:val="24"/>
          <w:szCs w:val="24"/>
        </w:rPr>
        <w:br/>
      </w:r>
      <w:r w:rsidRPr="00AA7DB0">
        <w:rPr>
          <w:rFonts w:ascii="Times New Roman" w:hAnsi="Times New Roman" w:cs="Times New Roman"/>
          <w:sz w:val="24"/>
          <w:szCs w:val="24"/>
        </w:rPr>
        <w:t xml:space="preserve">к проекту решения Думы Ольгинского муниципального района О внесении изменений в решение Думы Ольгинского муниципального района от 25.12.2019 № 58-НПА </w:t>
      </w:r>
    </w:p>
    <w:p w:rsidR="0069298F" w:rsidRPr="007A0DF4" w:rsidRDefault="0069298F" w:rsidP="007A0DF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A7DB0">
        <w:rPr>
          <w:rFonts w:ascii="Times New Roman" w:hAnsi="Times New Roman" w:cs="Times New Roman"/>
          <w:sz w:val="24"/>
          <w:szCs w:val="24"/>
        </w:rPr>
        <w:t xml:space="preserve"> «О принятии Ольгинским муниципальным районом части полномочий</w:t>
      </w:r>
      <w:r w:rsidRPr="007A0DF4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 городского и сельских поселений</w:t>
      </w:r>
    </w:p>
    <w:p w:rsidR="0069298F" w:rsidRPr="007A0DF4" w:rsidRDefault="0069298F" w:rsidP="007A0D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DF4">
        <w:rPr>
          <w:rFonts w:ascii="Times New Roman" w:hAnsi="Times New Roman"/>
          <w:sz w:val="24"/>
          <w:szCs w:val="24"/>
        </w:rPr>
        <w:t>на 2020 год</w:t>
      </w:r>
      <w:r>
        <w:rPr>
          <w:rFonts w:ascii="Times New Roman" w:hAnsi="Times New Roman"/>
          <w:sz w:val="24"/>
          <w:szCs w:val="24"/>
        </w:rPr>
        <w:t>»</w:t>
      </w:r>
    </w:p>
    <w:p w:rsidR="0069298F" w:rsidRDefault="0069298F" w:rsidP="007A0DF4">
      <w:pPr>
        <w:spacing w:after="0" w:line="240" w:lineRule="auto"/>
        <w:rPr>
          <w:rFonts w:ascii="Times New Roman" w:hAnsi="Times New Roman"/>
        </w:rPr>
      </w:pPr>
    </w:p>
    <w:p w:rsidR="0069298F" w:rsidRPr="00AA7DB0" w:rsidRDefault="0069298F" w:rsidP="00D901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DB0">
        <w:rPr>
          <w:rFonts w:ascii="Times New Roman" w:hAnsi="Times New Roman"/>
          <w:sz w:val="28"/>
          <w:szCs w:val="28"/>
        </w:rPr>
        <w:t xml:space="preserve">В соответствии с частью 4 статьи 15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AA7DB0">
          <w:rPr>
            <w:rFonts w:ascii="Times New Roman" w:hAnsi="Times New Roman"/>
            <w:sz w:val="28"/>
            <w:szCs w:val="28"/>
          </w:rPr>
          <w:t>2003 г</w:t>
        </w:r>
        <w:r>
          <w:rPr>
            <w:rFonts w:ascii="Times New Roman" w:hAnsi="Times New Roman"/>
            <w:sz w:val="28"/>
            <w:szCs w:val="28"/>
          </w:rPr>
          <w:t>ода</w:t>
        </w:r>
      </w:smartTag>
      <w:r w:rsidRPr="00AA7DB0">
        <w:rPr>
          <w:rFonts w:ascii="Times New Roman" w:hAnsi="Times New Roman"/>
          <w:sz w:val="28"/>
          <w:szCs w:val="28"/>
        </w:rPr>
        <w:t xml:space="preserve"> N 131-ФЗ «Об общих принципах организации местного самоуправления в Российской Федерации», Бюджетным кодексом Российской Федерации, Уставом Ольгинского муниципального района администрация Ольгинского муниципального района принимает выполнение отдельных полномочий (части полномочий) за администрации поселений.</w:t>
      </w:r>
    </w:p>
    <w:p w:rsidR="0069298F" w:rsidRPr="00AA7DB0" w:rsidRDefault="0069298F" w:rsidP="00D901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DB0">
        <w:rPr>
          <w:rFonts w:ascii="Times New Roman" w:hAnsi="Times New Roman"/>
          <w:sz w:val="28"/>
          <w:szCs w:val="28"/>
        </w:rPr>
        <w:t>На основании Муниципального правового акта Ольгинского городского поселения от 15.10.2019 №118-МПА «О передаче к осуществлению части полномочий Ольгинского городского поселения по решению вопросов местного значения» принимаются на уровень муниципального района дополнительные полномочия:</w:t>
      </w:r>
    </w:p>
    <w:p w:rsidR="0069298F" w:rsidRPr="00AA7DB0" w:rsidRDefault="0069298F" w:rsidP="00D9014C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AA7DB0">
        <w:rPr>
          <w:rFonts w:ascii="Times New Roman" w:hAnsi="Times New Roman"/>
          <w:color w:val="333333"/>
          <w:sz w:val="28"/>
          <w:szCs w:val="28"/>
        </w:rPr>
        <w:t>-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в части снабжения населения топливом в сумме 5000,00 руб.</w:t>
      </w:r>
    </w:p>
    <w:p w:rsidR="0069298F" w:rsidRPr="00AA7DB0" w:rsidRDefault="0069298F" w:rsidP="00D9014C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AA7DB0">
        <w:rPr>
          <w:rFonts w:ascii="Times New Roman" w:hAnsi="Times New Roman"/>
          <w:color w:val="333333"/>
          <w:sz w:val="28"/>
          <w:szCs w:val="28"/>
        </w:rPr>
        <w:t>-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части организации проведения официальных физкультурно-оздоровительных и спортивных мероприятий поселения в сумме 350000,00 руб.</w:t>
      </w:r>
    </w:p>
    <w:p w:rsidR="0069298F" w:rsidRPr="00AA7DB0" w:rsidRDefault="0069298F" w:rsidP="00D901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- </w:t>
      </w:r>
      <w:r w:rsidRPr="00AA7DB0">
        <w:rPr>
          <w:rFonts w:ascii="Times New Roman" w:hAnsi="Times New Roman"/>
          <w:color w:val="333333"/>
          <w:sz w:val="28"/>
          <w:szCs w:val="28"/>
        </w:rPr>
        <w:t>Организация и осуществление мероприятий по работе с детьми и молодежью в поселении в сумме 200000,00 руб.</w:t>
      </w:r>
    </w:p>
    <w:p w:rsidR="0069298F" w:rsidRPr="00AA7DB0" w:rsidRDefault="0069298F" w:rsidP="00D901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DB0">
        <w:rPr>
          <w:rFonts w:ascii="Times New Roman" w:hAnsi="Times New Roman"/>
          <w:sz w:val="28"/>
          <w:szCs w:val="28"/>
        </w:rPr>
        <w:t>В соответствии с внесенными изменениями по переданным полномочиям произведено уточнение в доходной части бюджета и прописаны расходы по соответствующим подразделам бюджета</w:t>
      </w:r>
    </w:p>
    <w:sectPr w:rsidR="0069298F" w:rsidRPr="00AA7DB0" w:rsidSect="00877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DF4"/>
    <w:rsid w:val="001F162A"/>
    <w:rsid w:val="00546009"/>
    <w:rsid w:val="005A486B"/>
    <w:rsid w:val="00667808"/>
    <w:rsid w:val="0069298F"/>
    <w:rsid w:val="007A0DF4"/>
    <w:rsid w:val="007F52E2"/>
    <w:rsid w:val="0087786A"/>
    <w:rsid w:val="00A25DFD"/>
    <w:rsid w:val="00AA7DB0"/>
    <w:rsid w:val="00BD04D5"/>
    <w:rsid w:val="00D330B6"/>
    <w:rsid w:val="00D90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86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A0DF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1</Pages>
  <Words>282</Words>
  <Characters>1609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Портнова</dc:creator>
  <cp:keywords/>
  <dc:description/>
  <cp:lastModifiedBy>Doom</cp:lastModifiedBy>
  <cp:revision>5</cp:revision>
  <dcterms:created xsi:type="dcterms:W3CDTF">2019-12-19T02:14:00Z</dcterms:created>
  <dcterms:modified xsi:type="dcterms:W3CDTF">2020-01-20T09:53:00Z</dcterms:modified>
</cp:coreProperties>
</file>